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989" w:rsidRDefault="004816EB" w:rsidP="002139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TOKER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13989">
        <w:rPr>
          <w:rFonts w:ascii="Times New Roman" w:hAnsi="Times New Roman" w:cs="Times New Roman"/>
          <w:sz w:val="24"/>
          <w:szCs w:val="24"/>
        </w:rPr>
        <w:t xml:space="preserve"> </w:t>
      </w:r>
      <w:r w:rsidR="0021398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13989">
        <w:rPr>
          <w:rFonts w:ascii="Times New Roman" w:hAnsi="Times New Roman" w:cs="Times New Roman"/>
          <w:sz w:val="24"/>
          <w:szCs w:val="24"/>
        </w:rPr>
        <w:t>fl.1427)</w:t>
      </w:r>
    </w:p>
    <w:p w:rsidR="00213989" w:rsidRDefault="00213989" w:rsidP="002139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13989" w:rsidRDefault="00213989" w:rsidP="00213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3989" w:rsidRDefault="00213989" w:rsidP="00213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3989" w:rsidRDefault="00213989" w:rsidP="002139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</w:p>
    <w:p w:rsidR="00213989" w:rsidRDefault="00213989" w:rsidP="002139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213989" w:rsidRDefault="00213989" w:rsidP="00213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3989" w:rsidRDefault="00213989" w:rsidP="002139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3989" w:rsidRPr="008D3A3C" w:rsidRDefault="00213989" w:rsidP="002139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</w:p>
    <w:p w:rsidR="006B2F86" w:rsidRPr="004816EB" w:rsidRDefault="0021398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816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6EB" w:rsidRDefault="004816EB" w:rsidP="00E71FC3">
      <w:pPr>
        <w:spacing w:after="0" w:line="240" w:lineRule="auto"/>
      </w:pPr>
      <w:r>
        <w:separator/>
      </w:r>
    </w:p>
  </w:endnote>
  <w:endnote w:type="continuationSeparator" w:id="0">
    <w:p w:rsidR="004816EB" w:rsidRDefault="004816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6EB" w:rsidRDefault="004816EB" w:rsidP="00E71FC3">
      <w:pPr>
        <w:spacing w:after="0" w:line="240" w:lineRule="auto"/>
      </w:pPr>
      <w:r>
        <w:separator/>
      </w:r>
    </w:p>
  </w:footnote>
  <w:footnote w:type="continuationSeparator" w:id="0">
    <w:p w:rsidR="004816EB" w:rsidRDefault="004816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6EB"/>
    <w:rsid w:val="00213989"/>
    <w:rsid w:val="004816E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468E4"/>
  <w15:chartTrackingRefBased/>
  <w15:docId w15:val="{E81A8E29-D4C3-45B9-A97B-5A7512D2E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2016-06-07T13:45:00Z</dcterms:created>
  <dcterms:modified xsi:type="dcterms:W3CDTF">2016-06-07T14:53:00Z</dcterms:modified>
</cp:coreProperties>
</file>